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74E12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Εξάνιο</w:t>
            </w:r>
            <w:proofErr w:type="spellEnd"/>
          </w:p>
          <w:p w:rsidR="00274E12" w:rsidRPr="00387A77" w:rsidRDefault="00274E12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</w:p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74E12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74E12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74E12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74E12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4E12" w:rsidRPr="00387A77" w:rsidRDefault="00274E12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Εξάνιο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, μίγμα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αλκανίων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για αναλύσεις, 1 λίτρο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74E12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4E12" w:rsidRPr="00387A77" w:rsidRDefault="00274E12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B2E86"/>
    <w:rsid w:val="00774E8F"/>
    <w:rsid w:val="0086171E"/>
    <w:rsid w:val="009B7A50"/>
    <w:rsid w:val="00AA60B8"/>
    <w:rsid w:val="00B2469E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2025-10-17T11:57:00Z</dcterms:created>
  <dcterms:modified xsi:type="dcterms:W3CDTF">2025-10-17T11:57:00Z</dcterms:modified>
</cp:coreProperties>
</file>